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7C582" w14:textId="77777777" w:rsidR="00170CB8" w:rsidRDefault="00170CB8" w:rsidP="00170C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KETON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C90C4A5" w14:textId="77777777" w:rsidR="00170CB8" w:rsidRDefault="00170CB8" w:rsidP="00170C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D4E588" w14:textId="77777777" w:rsidR="00170CB8" w:rsidRDefault="00170CB8" w:rsidP="00170C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7641FC" w14:textId="77777777" w:rsidR="00170CB8" w:rsidRDefault="00170CB8" w:rsidP="00170C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Fedyon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Attilborough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5CE477F" w14:textId="77777777" w:rsidR="00170CB8" w:rsidRDefault="00170CB8" w:rsidP="00170C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Norfolk(q.v.).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6599C301" w14:textId="77777777" w:rsidR="00170CB8" w:rsidRDefault="00170CB8" w:rsidP="00170C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6DADE78" w14:textId="77777777" w:rsidR="00170CB8" w:rsidRDefault="00170CB8" w:rsidP="00170C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5958B05" w14:textId="77777777" w:rsidR="00170CB8" w:rsidRDefault="00170CB8" w:rsidP="00170C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030818" w14:textId="77777777" w:rsidR="00170CB8" w:rsidRDefault="00170CB8" w:rsidP="00170C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May 2021</w:t>
      </w:r>
    </w:p>
    <w:p w14:paraId="69D0644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37E23" w14:textId="77777777" w:rsidR="00170CB8" w:rsidRDefault="00170CB8" w:rsidP="009139A6">
      <w:r>
        <w:separator/>
      </w:r>
    </w:p>
  </w:endnote>
  <w:endnote w:type="continuationSeparator" w:id="0">
    <w:p w14:paraId="1925EBB1" w14:textId="77777777" w:rsidR="00170CB8" w:rsidRDefault="00170C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20B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122E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2F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2F21E" w14:textId="77777777" w:rsidR="00170CB8" w:rsidRDefault="00170CB8" w:rsidP="009139A6">
      <w:r>
        <w:separator/>
      </w:r>
    </w:p>
  </w:footnote>
  <w:footnote w:type="continuationSeparator" w:id="0">
    <w:p w14:paraId="2D9ADF4C" w14:textId="77777777" w:rsidR="00170CB8" w:rsidRDefault="00170C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F5C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D0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7D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CB8"/>
    <w:rsid w:val="000666E0"/>
    <w:rsid w:val="00170CB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0EA9D"/>
  <w15:chartTrackingRefBased/>
  <w15:docId w15:val="{D79AB008-9880-46D5-A081-DB9A94584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70C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2021-06-02T09:44:00Z</dcterms:created>
  <dcterms:modified xsi:type="dcterms:W3CDTF">2021-06-02T09:44:00Z</dcterms:modified>
</cp:coreProperties>
</file>